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E42AA8" w:rsidRPr="00D13C8C" w14:paraId="08D96D9C" w14:textId="77777777" w:rsidTr="00081363">
        <w:trPr>
          <w:trHeight w:val="407"/>
          <w:jc w:val="center"/>
        </w:trPr>
        <w:tc>
          <w:tcPr>
            <w:tcW w:w="9634" w:type="dxa"/>
            <w:tcBorders>
              <w:top w:val="single" w:sz="4" w:space="0" w:color="auto"/>
            </w:tcBorders>
            <w:vAlign w:val="center"/>
          </w:tcPr>
          <w:p w14:paraId="29B7BCF9" w14:textId="77777777" w:rsidR="00E42AA8" w:rsidRPr="00D13C8C" w:rsidRDefault="003D76C6" w:rsidP="000154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sz w:val="22"/>
                <w:szCs w:val="22"/>
              </w:rPr>
              <w:t xml:space="preserve">Decreto </w:t>
            </w:r>
            <w:r w:rsidR="00FA11E3" w:rsidRPr="00D13C8C">
              <w:rPr>
                <w:rFonts w:ascii="Arial" w:hAnsi="Arial" w:cs="Arial"/>
                <w:sz w:val="22"/>
                <w:szCs w:val="22"/>
              </w:rPr>
              <w:t>358 del 05</w:t>
            </w:r>
            <w:r w:rsidR="000C26C0" w:rsidRPr="00D13C8C">
              <w:rPr>
                <w:rFonts w:ascii="Arial" w:hAnsi="Arial" w:cs="Arial"/>
                <w:sz w:val="22"/>
                <w:szCs w:val="22"/>
              </w:rPr>
              <w:t xml:space="preserve"> de marzo del 2020</w:t>
            </w:r>
          </w:p>
        </w:tc>
      </w:tr>
      <w:tr w:rsidR="00E42AA8" w:rsidRPr="00D13C8C" w14:paraId="6714DFF0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184EA249" w14:textId="77777777" w:rsidR="00A32332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Dependencia: 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855980" w:rsidRPr="00D13C8C">
              <w:rPr>
                <w:sz w:val="22"/>
                <w:szCs w:val="22"/>
              </w:rPr>
              <w:t xml:space="preserve">SECRETARIA DE CONVIVENCIA Y SEGURIDAD CIUDADANA 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BB48F3B" w14:textId="77777777" w:rsidR="00A32332" w:rsidRPr="00D13C8C" w:rsidRDefault="00A32332" w:rsidP="000154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E7938F" w14:textId="463391E5" w:rsidR="00E42AA8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No. </w:t>
            </w:r>
            <w:r w:rsidR="00E73CDE" w:rsidRPr="00E73CDE">
              <w:rPr>
                <w:rFonts w:ascii="Arial" w:hAnsi="Arial" w:cs="Arial"/>
                <w:b/>
                <w:sz w:val="22"/>
                <w:szCs w:val="22"/>
              </w:rPr>
              <w:t>1.410-19.13-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7136</w:t>
            </w:r>
          </w:p>
        </w:tc>
      </w:tr>
      <w:tr w:rsidR="004915C3" w:rsidRPr="00D13C8C" w14:paraId="7945239E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26DFF84B" w14:textId="11FEF583" w:rsidR="004915C3" w:rsidRPr="00D13C8C" w:rsidRDefault="004915C3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sz w:val="22"/>
                <w:szCs w:val="22"/>
              </w:rPr>
              <w:t>Según autorización numeración de la DIAN No 187640</w:t>
            </w:r>
            <w:r w:rsidR="006C67C3" w:rsidRPr="00D13C8C">
              <w:rPr>
                <w:rFonts w:ascii="Arial" w:hAnsi="Arial" w:cs="Arial"/>
                <w:sz w:val="22"/>
                <w:szCs w:val="22"/>
              </w:rPr>
              <w:t>30858214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del 22 de </w:t>
            </w:r>
            <w:r w:rsidR="006C67C3" w:rsidRPr="00D13C8C">
              <w:rPr>
                <w:rFonts w:ascii="Arial" w:hAnsi="Arial" w:cs="Arial"/>
                <w:sz w:val="22"/>
                <w:szCs w:val="22"/>
              </w:rPr>
              <w:t>julio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6C67C3" w:rsidRPr="00D13C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42AA8" w:rsidRPr="00D13C8C" w14:paraId="483E79F3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6C746473" w14:textId="264C547E" w:rsidR="00E42AA8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>Fecha de la Transacción</w:t>
            </w:r>
            <w:r w:rsidR="00365C71" w:rsidRPr="00D13C8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C2FC3">
              <w:rPr>
                <w:rFonts w:ascii="Arial" w:hAnsi="Arial" w:cs="Arial"/>
                <w:sz w:val="22"/>
                <w:szCs w:val="22"/>
              </w:rPr>
              <w:t>JULIO</w:t>
            </w:r>
            <w:r w:rsidR="00AA217C" w:rsidRPr="00AA21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188E">
              <w:rPr>
                <w:rFonts w:ascii="Arial" w:hAnsi="Arial" w:cs="Arial"/>
                <w:sz w:val="22"/>
                <w:szCs w:val="22"/>
              </w:rPr>
              <w:t>2</w:t>
            </w:r>
            <w:r w:rsidR="00AC2FC3">
              <w:rPr>
                <w:rFonts w:ascii="Arial" w:hAnsi="Arial" w:cs="Arial"/>
                <w:sz w:val="22"/>
                <w:szCs w:val="22"/>
              </w:rPr>
              <w:t>4</w:t>
            </w:r>
            <w:r w:rsidR="001F18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217C" w:rsidRPr="00AA217C">
              <w:rPr>
                <w:rFonts w:ascii="Arial" w:hAnsi="Arial" w:cs="Arial"/>
                <w:sz w:val="22"/>
                <w:szCs w:val="22"/>
              </w:rPr>
              <w:t>DE 2026</w:t>
            </w:r>
          </w:p>
        </w:tc>
      </w:tr>
      <w:tr w:rsidR="00E42AA8" w:rsidRPr="00D13C8C" w14:paraId="6DAA2BF6" w14:textId="77777777" w:rsidTr="00636B10">
        <w:trPr>
          <w:trHeight w:val="372"/>
          <w:jc w:val="center"/>
        </w:trPr>
        <w:tc>
          <w:tcPr>
            <w:tcW w:w="9634" w:type="dxa"/>
            <w:vAlign w:val="center"/>
          </w:tcPr>
          <w:p w14:paraId="1FD947F4" w14:textId="74813A97" w:rsidR="00E42AA8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>Nombre y/o Razón Social Adquiriente</w:t>
            </w:r>
            <w:r w:rsidRPr="00D13C8C">
              <w:rPr>
                <w:rFonts w:ascii="Arial" w:hAnsi="Arial" w:cs="Arial"/>
                <w:sz w:val="22"/>
                <w:szCs w:val="22"/>
              </w:rPr>
              <w:t>: DEPARTAMENTO DEL VALLE DEL CAUCA</w:t>
            </w:r>
          </w:p>
        </w:tc>
      </w:tr>
      <w:tr w:rsidR="00E42AA8" w:rsidRPr="00D13C8C" w14:paraId="32CAD169" w14:textId="77777777" w:rsidTr="00081363">
        <w:trPr>
          <w:trHeight w:val="471"/>
          <w:jc w:val="center"/>
        </w:trPr>
        <w:tc>
          <w:tcPr>
            <w:tcW w:w="9634" w:type="dxa"/>
            <w:vAlign w:val="center"/>
          </w:tcPr>
          <w:p w14:paraId="346571C8" w14:textId="77777777" w:rsidR="007E3B27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3C8C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D13C8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890399029-</w:t>
            </w:r>
            <w:r w:rsidR="001B6C37" w:rsidRPr="00D13C8C">
              <w:rPr>
                <w:rFonts w:ascii="Arial" w:hAnsi="Arial" w:cs="Arial"/>
                <w:sz w:val="22"/>
                <w:szCs w:val="22"/>
              </w:rPr>
              <w:t>5 Dirección</w:t>
            </w:r>
            <w:r w:rsidR="00DC49D9" w:rsidRPr="00D13C8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C49D9" w:rsidRPr="00D13C8C">
              <w:rPr>
                <w:rFonts w:ascii="Arial" w:hAnsi="Arial" w:cs="Arial"/>
                <w:sz w:val="22"/>
                <w:szCs w:val="22"/>
              </w:rPr>
              <w:t xml:space="preserve"> CALLE</w:t>
            </w:r>
            <w:r w:rsidRPr="00D13C8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10 CR 6 Y 8 P 3 </w:t>
            </w:r>
            <w:proofErr w:type="spellStart"/>
            <w:r w:rsidRPr="00D13C8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ED</w:t>
            </w:r>
            <w:r w:rsidR="00DC49D9" w:rsidRPr="00D13C8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IFIC</w:t>
            </w:r>
            <w:proofErr w:type="spellEnd"/>
            <w:r w:rsidR="00DC49D9" w:rsidRPr="00D13C8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. </w:t>
            </w:r>
            <w:r w:rsidR="007049D4" w:rsidRPr="00D13C8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SAN FRANCISCO. </w:t>
            </w:r>
            <w:r w:rsidRPr="00D13C8C">
              <w:rPr>
                <w:rFonts w:ascii="Arial" w:hAnsi="Arial" w:cs="Arial"/>
                <w:b/>
                <w:sz w:val="22"/>
                <w:szCs w:val="22"/>
              </w:rPr>
              <w:t>No. Teléfono: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  6200000</w:t>
            </w:r>
          </w:p>
        </w:tc>
      </w:tr>
      <w:tr w:rsidR="00E42AA8" w:rsidRPr="00D13C8C" w14:paraId="3D2A0725" w14:textId="77777777" w:rsidTr="00636B10">
        <w:trPr>
          <w:trHeight w:val="329"/>
          <w:jc w:val="center"/>
        </w:trPr>
        <w:tc>
          <w:tcPr>
            <w:tcW w:w="9634" w:type="dxa"/>
            <w:vAlign w:val="center"/>
          </w:tcPr>
          <w:p w14:paraId="29D07520" w14:textId="77777777" w:rsidR="00E42AA8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>Ciudad:</w:t>
            </w:r>
            <w:r w:rsidR="00532A64" w:rsidRPr="00D13C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Santiago de Cali                                                                         </w:t>
            </w:r>
          </w:p>
        </w:tc>
      </w:tr>
      <w:tr w:rsidR="00E42AA8" w:rsidRPr="00D13C8C" w14:paraId="7122B502" w14:textId="77777777" w:rsidTr="00636B10">
        <w:trPr>
          <w:trHeight w:val="561"/>
          <w:jc w:val="center"/>
        </w:trPr>
        <w:tc>
          <w:tcPr>
            <w:tcW w:w="9634" w:type="dxa"/>
            <w:vAlign w:val="center"/>
          </w:tcPr>
          <w:p w14:paraId="1060EAF7" w14:textId="35D9DD2B" w:rsidR="00E42AA8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>Nombre y/o Razón Social Beneficiario:</w:t>
            </w:r>
            <w:r w:rsidRPr="00D13C8C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74F26" w:rsidRPr="00D13C8C">
              <w:rPr>
                <w:rFonts w:ascii="Arial" w:hAnsi="Arial" w:cs="Arial"/>
                <w:sz w:val="22"/>
                <w:szCs w:val="22"/>
              </w:rPr>
              <w:t>OSCAR FERNANDO CASTRILLÓN QUINTERO</w:t>
            </w:r>
          </w:p>
        </w:tc>
      </w:tr>
      <w:tr w:rsidR="00E42AA8" w:rsidRPr="00D13C8C" w14:paraId="64F7EEC2" w14:textId="77777777" w:rsidTr="00081363">
        <w:trPr>
          <w:trHeight w:val="461"/>
          <w:jc w:val="center"/>
        </w:trPr>
        <w:tc>
          <w:tcPr>
            <w:tcW w:w="9634" w:type="dxa"/>
            <w:vAlign w:val="center"/>
          </w:tcPr>
          <w:p w14:paraId="5B86FF2B" w14:textId="5A2482A5" w:rsidR="00E42AA8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Cedula o </w:t>
            </w:r>
            <w:proofErr w:type="spellStart"/>
            <w:r w:rsidRPr="00D13C8C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D13C8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8A9" w:rsidRPr="00D13C8C">
              <w:rPr>
                <w:rFonts w:ascii="Arial" w:hAnsi="Arial" w:cs="Arial"/>
                <w:sz w:val="22"/>
                <w:szCs w:val="22"/>
              </w:rPr>
              <w:t>14652</w:t>
            </w:r>
            <w:r w:rsidR="008379EC" w:rsidRPr="00D13C8C">
              <w:rPr>
                <w:rFonts w:ascii="Arial" w:hAnsi="Arial" w:cs="Arial"/>
                <w:sz w:val="22"/>
                <w:szCs w:val="22"/>
              </w:rPr>
              <w:t>387</w:t>
            </w:r>
            <w:r w:rsidR="00AD5DF1" w:rsidRPr="00D13C8C">
              <w:rPr>
                <w:rFonts w:ascii="Arial" w:hAnsi="Arial" w:cs="Arial"/>
                <w:sz w:val="22"/>
                <w:szCs w:val="22"/>
              </w:rPr>
              <w:t xml:space="preserve"> de</w:t>
            </w:r>
            <w:r w:rsidR="008F3514" w:rsidRPr="00D13C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79EC" w:rsidRPr="00D13C8C">
              <w:rPr>
                <w:rFonts w:ascii="Arial" w:hAnsi="Arial" w:cs="Arial"/>
                <w:sz w:val="22"/>
                <w:szCs w:val="22"/>
              </w:rPr>
              <w:t>Ginebra Valle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D13C8C">
              <w:rPr>
                <w:rFonts w:ascii="Arial" w:hAnsi="Arial" w:cs="Arial"/>
                <w:b/>
                <w:sz w:val="22"/>
                <w:szCs w:val="22"/>
              </w:rPr>
              <w:t>Dirección Beneficiario: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379EC" w:rsidRPr="00D13C8C">
              <w:rPr>
                <w:rFonts w:ascii="Arial" w:hAnsi="Arial" w:cs="Arial"/>
                <w:sz w:val="22"/>
                <w:szCs w:val="22"/>
              </w:rPr>
              <w:t>Cra</w:t>
            </w:r>
            <w:proofErr w:type="spellEnd"/>
            <w:r w:rsidR="008379EC" w:rsidRPr="00D13C8C">
              <w:rPr>
                <w:rFonts w:ascii="Arial" w:hAnsi="Arial" w:cs="Arial"/>
                <w:sz w:val="22"/>
                <w:szCs w:val="22"/>
              </w:rPr>
              <w:t xml:space="preserve"> 108 60 30 </w:t>
            </w:r>
            <w:proofErr w:type="spellStart"/>
            <w:r w:rsidR="008379EC" w:rsidRPr="00D13C8C">
              <w:rPr>
                <w:rFonts w:ascii="Arial" w:hAnsi="Arial" w:cs="Arial"/>
                <w:sz w:val="22"/>
                <w:szCs w:val="22"/>
              </w:rPr>
              <w:t>Ap</w:t>
            </w:r>
            <w:proofErr w:type="spellEnd"/>
            <w:r w:rsidR="008379EC" w:rsidRPr="00D13C8C">
              <w:rPr>
                <w:rFonts w:ascii="Arial" w:hAnsi="Arial" w:cs="Arial"/>
                <w:sz w:val="22"/>
                <w:szCs w:val="22"/>
              </w:rPr>
              <w:t xml:space="preserve"> 808 T</w:t>
            </w:r>
            <w:r w:rsidR="00850F50">
              <w:rPr>
                <w:rFonts w:ascii="Arial" w:hAnsi="Arial" w:cs="Arial"/>
                <w:sz w:val="22"/>
                <w:szCs w:val="22"/>
              </w:rPr>
              <w:t>-</w:t>
            </w:r>
            <w:r w:rsidR="008379EC" w:rsidRPr="00D13C8C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E42AA8" w:rsidRPr="00D13C8C" w14:paraId="21C454B8" w14:textId="77777777" w:rsidTr="00081363">
        <w:trPr>
          <w:trHeight w:val="499"/>
          <w:jc w:val="center"/>
        </w:trPr>
        <w:tc>
          <w:tcPr>
            <w:tcW w:w="9634" w:type="dxa"/>
            <w:vAlign w:val="center"/>
          </w:tcPr>
          <w:p w14:paraId="168F7606" w14:textId="4DA704ED" w:rsidR="00E42AA8" w:rsidRPr="00D13C8C" w:rsidRDefault="00E42AA8" w:rsidP="000154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8379EC" w:rsidRPr="00D13C8C">
              <w:rPr>
                <w:rFonts w:ascii="Arial" w:hAnsi="Arial" w:cs="Arial"/>
                <w:sz w:val="22"/>
                <w:szCs w:val="22"/>
              </w:rPr>
              <w:t>3216454595</w:t>
            </w:r>
            <w:r w:rsidR="003E5E81" w:rsidRPr="00D13C8C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5E81" w:rsidRPr="00D13C8C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D13C8C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152378" w:rsidRPr="00D13C8C">
              <w:rPr>
                <w:rFonts w:ascii="Arial" w:hAnsi="Arial" w:cs="Arial"/>
                <w:sz w:val="22"/>
                <w:szCs w:val="22"/>
              </w:rPr>
              <w:t>oscarcastrillonq</w:t>
            </w:r>
            <w:r w:rsidR="0004721C" w:rsidRPr="00D13C8C">
              <w:rPr>
                <w:rFonts w:ascii="Arial" w:hAnsi="Arial" w:cs="Arial"/>
                <w:sz w:val="22"/>
                <w:szCs w:val="22"/>
              </w:rPr>
              <w:t>@gmail.com</w:t>
            </w:r>
          </w:p>
          <w:p w14:paraId="18AF8D16" w14:textId="77777777" w:rsidR="00E42AA8" w:rsidRPr="00D13C8C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 Ciudad</w:t>
            </w:r>
            <w:r w:rsidRPr="00D13C8C"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855980" w:rsidRPr="00D13C8C">
              <w:rPr>
                <w:rFonts w:ascii="Arial" w:hAnsi="Arial" w:cs="Arial"/>
                <w:sz w:val="22"/>
                <w:szCs w:val="22"/>
              </w:rPr>
              <w:t>CALI</w:t>
            </w:r>
          </w:p>
        </w:tc>
      </w:tr>
      <w:tr w:rsidR="00E42AA8" w:rsidRPr="00D13C8C" w14:paraId="15CF6BE0" w14:textId="77777777" w:rsidTr="00081363">
        <w:trPr>
          <w:jc w:val="center"/>
        </w:trPr>
        <w:tc>
          <w:tcPr>
            <w:tcW w:w="9634" w:type="dxa"/>
          </w:tcPr>
          <w:p w14:paraId="03F2D484" w14:textId="77777777" w:rsidR="00E42AA8" w:rsidRPr="00D13C8C" w:rsidRDefault="00743B16" w:rsidP="00015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>INFORMACIÓN</w:t>
            </w:r>
            <w:r w:rsidR="00E42AA8" w:rsidRPr="00D13C8C">
              <w:rPr>
                <w:rFonts w:ascii="Arial" w:hAnsi="Arial" w:cs="Arial"/>
                <w:b/>
                <w:sz w:val="22"/>
                <w:szCs w:val="22"/>
              </w:rPr>
              <w:t xml:space="preserve"> CONTRACTUAL</w:t>
            </w:r>
          </w:p>
        </w:tc>
      </w:tr>
      <w:tr w:rsidR="00E42AA8" w:rsidRPr="00D13C8C" w14:paraId="1DC50646" w14:textId="77777777" w:rsidTr="00081363">
        <w:trPr>
          <w:trHeight w:val="647"/>
          <w:jc w:val="center"/>
        </w:trPr>
        <w:tc>
          <w:tcPr>
            <w:tcW w:w="9634" w:type="dxa"/>
          </w:tcPr>
          <w:p w14:paraId="55833F92" w14:textId="3630B0BC" w:rsidR="007049D4" w:rsidRDefault="00E42AA8" w:rsidP="000154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Objeto del Contrato: </w:t>
            </w:r>
            <w:r w:rsidR="00E9438F" w:rsidRPr="00E9438F">
              <w:rPr>
                <w:rFonts w:ascii="Arial" w:hAnsi="Arial" w:cs="Arial"/>
                <w:b/>
                <w:sz w:val="22"/>
                <w:szCs w:val="22"/>
              </w:rPr>
              <w:t xml:space="preserve">PRESTAR LOS SERVICIOS COMO APOYO A LA </w:t>
            </w:r>
            <w:r w:rsidR="001F188E" w:rsidRPr="00E9438F">
              <w:rPr>
                <w:rFonts w:ascii="Arial" w:hAnsi="Arial" w:cs="Arial"/>
                <w:b/>
                <w:sz w:val="22"/>
                <w:szCs w:val="22"/>
              </w:rPr>
              <w:t>GESTIÓN</w:t>
            </w:r>
            <w:r w:rsidR="00E9438F" w:rsidRPr="00E9438F">
              <w:rPr>
                <w:rFonts w:ascii="Arial" w:hAnsi="Arial" w:cs="Arial"/>
                <w:b/>
                <w:sz w:val="22"/>
                <w:szCs w:val="22"/>
              </w:rPr>
              <w:t xml:space="preserve">, EN LA SECRETARIA DE CONVIVENCIA Y SEGURIDAD CIUDADANA, PARA EL DESARROLLO DEL PROYECTO DE INVERSIÓN DENOMINADO: "FORTALECIMIENTO DE LA CAPACIDAD INSTITUCIONAL PARA LA </w:t>
            </w:r>
            <w:r w:rsidR="001F188E" w:rsidRPr="00E9438F">
              <w:rPr>
                <w:rFonts w:ascii="Arial" w:hAnsi="Arial" w:cs="Arial"/>
                <w:b/>
                <w:sz w:val="22"/>
                <w:szCs w:val="22"/>
              </w:rPr>
              <w:t>GESTIÓN</w:t>
            </w:r>
            <w:r w:rsidR="00E9438F" w:rsidRPr="00E9438F">
              <w:rPr>
                <w:rFonts w:ascii="Arial" w:hAnsi="Arial" w:cs="Arial"/>
                <w:b/>
                <w:sz w:val="22"/>
                <w:szCs w:val="22"/>
              </w:rPr>
              <w:t xml:space="preserve"> Y </w:t>
            </w:r>
            <w:r w:rsidR="001F188E" w:rsidRPr="00E9438F">
              <w:rPr>
                <w:rFonts w:ascii="Arial" w:hAnsi="Arial" w:cs="Arial"/>
                <w:b/>
                <w:sz w:val="22"/>
                <w:szCs w:val="22"/>
              </w:rPr>
              <w:t>EVALUACIÓN</w:t>
            </w:r>
            <w:r w:rsidR="00E9438F" w:rsidRPr="00E9438F">
              <w:rPr>
                <w:rFonts w:ascii="Arial" w:hAnsi="Arial" w:cs="Arial"/>
                <w:b/>
                <w:sz w:val="22"/>
                <w:szCs w:val="22"/>
              </w:rPr>
              <w:t xml:space="preserve"> DE PLANES DE CONVIVENCIA SEGURIDAD Y DERECHOS HUMANOS EN EL VALLE DEL CAUCA".</w:t>
            </w:r>
          </w:p>
          <w:p w14:paraId="31A4E3D4" w14:textId="446A464E" w:rsidR="00D0683A" w:rsidRPr="00D0683A" w:rsidRDefault="00D0683A" w:rsidP="000154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3692E" w:rsidRPr="00C3692E" w14:paraId="7D9996B3" w14:textId="77777777" w:rsidTr="00081363">
        <w:trPr>
          <w:jc w:val="center"/>
        </w:trPr>
        <w:tc>
          <w:tcPr>
            <w:tcW w:w="9634" w:type="dxa"/>
            <w:vAlign w:val="center"/>
          </w:tcPr>
          <w:p w14:paraId="7FDF66FB" w14:textId="2CCD66B7" w:rsidR="009030D0" w:rsidRPr="00C3692E" w:rsidRDefault="009030D0" w:rsidP="000154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692E">
              <w:rPr>
                <w:rFonts w:ascii="Arial" w:hAnsi="Arial" w:cs="Arial"/>
                <w:b/>
                <w:sz w:val="22"/>
                <w:szCs w:val="22"/>
              </w:rPr>
              <w:t xml:space="preserve">No. RPC: </w:t>
            </w:r>
            <w:r w:rsidR="00AC2FC3" w:rsidRPr="00AC2FC3">
              <w:rPr>
                <w:rFonts w:ascii="Arial" w:hAnsi="Arial" w:cs="Arial"/>
                <w:b/>
                <w:sz w:val="22"/>
                <w:szCs w:val="22"/>
              </w:rPr>
              <w:t>5600107338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 xml:space="preserve">de 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3692E" w:rsidRPr="00C3692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C3692E" w:rsidRPr="00C3692E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 xml:space="preserve"> No. </w:t>
            </w:r>
            <w:proofErr w:type="spellStart"/>
            <w:r w:rsidRPr="00C3692E">
              <w:rPr>
                <w:rFonts w:ascii="Arial" w:hAnsi="Arial" w:cs="Arial"/>
                <w:b/>
                <w:sz w:val="22"/>
                <w:szCs w:val="22"/>
              </w:rPr>
              <w:t>CDP</w:t>
            </w:r>
            <w:proofErr w:type="spellEnd"/>
            <w:r w:rsidRPr="00C3692E">
              <w:rPr>
                <w:rFonts w:ascii="Arial" w:hAnsi="Arial" w:cs="Arial"/>
                <w:b/>
                <w:sz w:val="22"/>
                <w:szCs w:val="22"/>
              </w:rPr>
              <w:t>: 550000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708</w:t>
            </w:r>
            <w:r w:rsidR="00B943BE" w:rsidRPr="00C3692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>/0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A1566A" w:rsidRPr="00C3692E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32E45B91" w14:textId="143E88B5" w:rsidR="007B4FCC" w:rsidRPr="00C3692E" w:rsidRDefault="009030D0" w:rsidP="000154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692E">
              <w:rPr>
                <w:rFonts w:ascii="Arial" w:hAnsi="Arial" w:cs="Arial"/>
                <w:b/>
                <w:sz w:val="22"/>
                <w:szCs w:val="22"/>
              </w:rPr>
              <w:t>Vr. Contrato: $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C3692E">
              <w:rPr>
                <w:rFonts w:ascii="Arial" w:hAnsi="Arial" w:cs="Arial"/>
                <w:b/>
                <w:sz w:val="22"/>
                <w:szCs w:val="22"/>
              </w:rPr>
              <w:t>00.000 COP</w:t>
            </w:r>
          </w:p>
        </w:tc>
      </w:tr>
      <w:tr w:rsidR="00321594" w:rsidRPr="00321594" w14:paraId="307B2278" w14:textId="77777777" w:rsidTr="00081363">
        <w:trPr>
          <w:trHeight w:val="638"/>
          <w:jc w:val="center"/>
        </w:trPr>
        <w:tc>
          <w:tcPr>
            <w:tcW w:w="9634" w:type="dxa"/>
            <w:tcBorders>
              <w:bottom w:val="single" w:sz="4" w:space="0" w:color="auto"/>
              <w:right w:val="single" w:sz="4" w:space="0" w:color="auto"/>
            </w:tcBorders>
          </w:tcPr>
          <w:p w14:paraId="4BA1A849" w14:textId="7664BE4D" w:rsidR="00E42AA8" w:rsidRPr="00321594" w:rsidRDefault="00E42AA8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321594">
              <w:rPr>
                <w:rFonts w:ascii="Arial" w:hAnsi="Arial" w:cs="Arial"/>
                <w:b/>
                <w:sz w:val="22"/>
                <w:szCs w:val="22"/>
              </w:rPr>
              <w:t>Concepto:</w:t>
            </w:r>
            <w:r w:rsidRPr="003215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F2E" w:rsidRPr="00321594">
              <w:rPr>
                <w:rFonts w:ascii="Arial" w:hAnsi="Arial" w:cs="Arial"/>
                <w:b/>
                <w:sz w:val="22"/>
                <w:szCs w:val="22"/>
              </w:rPr>
              <w:t>CUOTA No</w:t>
            </w:r>
            <w:r w:rsidR="00AA0F2E" w:rsidRPr="00321594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8619BE" w:rsidRPr="003215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069B5" w:rsidRPr="0032159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B5D84" w:rsidRPr="00321594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AA0F2E" w:rsidRPr="00321594">
              <w:rPr>
                <w:rFonts w:ascii="Arial" w:hAnsi="Arial" w:cs="Arial"/>
                <w:sz w:val="22"/>
                <w:szCs w:val="22"/>
              </w:rPr>
              <w:t xml:space="preserve"> - Mes de</w:t>
            </w:r>
            <w:r w:rsidR="00F72F9A" w:rsidRPr="003215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2FC3">
              <w:rPr>
                <w:rFonts w:ascii="Arial" w:hAnsi="Arial" w:cs="Arial"/>
                <w:sz w:val="22"/>
                <w:szCs w:val="22"/>
              </w:rPr>
              <w:t>julio</w:t>
            </w:r>
            <w:r w:rsidR="002E7E02" w:rsidRPr="00321594">
              <w:rPr>
                <w:rFonts w:ascii="Arial" w:hAnsi="Arial" w:cs="Arial"/>
                <w:sz w:val="22"/>
                <w:szCs w:val="22"/>
              </w:rPr>
              <w:t xml:space="preserve"> de 2026</w:t>
            </w:r>
            <w:r w:rsidR="009A502D" w:rsidRPr="0032159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762E569" w14:textId="09CDD1B7" w:rsidR="00A72559" w:rsidRPr="00321594" w:rsidRDefault="003471AA" w:rsidP="000154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1594">
              <w:rPr>
                <w:rFonts w:ascii="Arial" w:hAnsi="Arial" w:cs="Arial"/>
                <w:b/>
                <w:sz w:val="22"/>
                <w:szCs w:val="22"/>
              </w:rPr>
              <w:t xml:space="preserve">Contrato No: </w:t>
            </w:r>
            <w:r w:rsidR="002E7E02" w:rsidRPr="00321594">
              <w:rPr>
                <w:rFonts w:ascii="Arial" w:hAnsi="Arial" w:cs="Arial"/>
                <w:b/>
                <w:sz w:val="22"/>
                <w:szCs w:val="22"/>
              </w:rPr>
              <w:t>1.410-19.13-</w:t>
            </w:r>
            <w:r w:rsidR="00AC2FC3">
              <w:rPr>
                <w:rFonts w:ascii="Arial" w:hAnsi="Arial" w:cs="Arial"/>
                <w:b/>
                <w:sz w:val="22"/>
                <w:szCs w:val="22"/>
              </w:rPr>
              <w:t>7136</w:t>
            </w:r>
            <w:r w:rsidRPr="00321594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r w:rsidR="00D33CE2">
              <w:rPr>
                <w:rFonts w:ascii="Arial" w:hAnsi="Arial" w:cs="Arial"/>
                <w:b/>
                <w:sz w:val="22"/>
                <w:szCs w:val="22"/>
              </w:rPr>
              <w:t>julio</w:t>
            </w:r>
            <w:r w:rsidR="00074F26" w:rsidRPr="0032159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21594">
              <w:rPr>
                <w:rFonts w:ascii="Arial" w:hAnsi="Arial" w:cs="Arial"/>
                <w:b/>
                <w:sz w:val="22"/>
                <w:szCs w:val="22"/>
              </w:rPr>
              <w:t>/1</w:t>
            </w:r>
            <w:r w:rsidR="00D33CE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321594">
              <w:rPr>
                <w:rFonts w:ascii="Arial" w:hAnsi="Arial" w:cs="Arial"/>
                <w:b/>
                <w:sz w:val="22"/>
                <w:szCs w:val="22"/>
              </w:rPr>
              <w:t xml:space="preserve"> de 202</w:t>
            </w:r>
            <w:r w:rsidR="009B07E7" w:rsidRPr="00321594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7D6A6833" w14:textId="77777777" w:rsidR="00C161D6" w:rsidRPr="00321594" w:rsidRDefault="00C161D6" w:rsidP="000154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8D3B2B" w14:textId="531F1D4C" w:rsidR="00AA0F2E" w:rsidRPr="00C161D6" w:rsidRDefault="00C161D6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C161D6">
              <w:rPr>
                <w:rFonts w:ascii="Arial" w:hAnsi="Arial" w:cs="Arial"/>
                <w:sz w:val="22"/>
                <w:szCs w:val="22"/>
              </w:rPr>
              <w:t>Planilla de seguridad social No.: 9508074119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161D6">
              <w:rPr>
                <w:rFonts w:ascii="Arial" w:hAnsi="Arial" w:cs="Arial"/>
                <w:sz w:val="22"/>
                <w:szCs w:val="22"/>
              </w:rPr>
              <w:t>y comprobante de pago CUS No.: 493990311, del mes de julio de 2026.</w:t>
            </w:r>
          </w:p>
          <w:p w14:paraId="4AB514BD" w14:textId="77777777" w:rsidR="00B30A37" w:rsidRPr="00C161D6" w:rsidRDefault="00B30A37" w:rsidP="000154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A8503A" w14:textId="07CFCD5C" w:rsidR="007B4FCC" w:rsidRPr="00321594" w:rsidRDefault="007B4FCC" w:rsidP="000154D1">
            <w:pPr>
              <w:rPr>
                <w:rFonts w:ascii="Arial" w:hAnsi="Arial" w:cs="Arial"/>
                <w:sz w:val="22"/>
                <w:szCs w:val="22"/>
              </w:rPr>
            </w:pPr>
            <w:r w:rsidRPr="00321594">
              <w:rPr>
                <w:rFonts w:ascii="Arial" w:hAnsi="Arial" w:cs="Arial"/>
                <w:b/>
                <w:sz w:val="22"/>
                <w:szCs w:val="22"/>
              </w:rPr>
              <w:t>Favor consignar en Cuenta Ahorros No</w:t>
            </w:r>
            <w:r w:rsidRPr="00321594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822661" w:rsidRPr="00321594">
              <w:rPr>
                <w:rFonts w:ascii="Arial" w:hAnsi="Arial" w:cs="Arial"/>
                <w:sz w:val="22"/>
                <w:szCs w:val="22"/>
              </w:rPr>
              <w:t>0942118456</w:t>
            </w:r>
            <w:r w:rsidR="00374D7B" w:rsidRPr="003215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21594">
              <w:rPr>
                <w:rFonts w:ascii="Arial" w:hAnsi="Arial" w:cs="Arial"/>
                <w:b/>
                <w:sz w:val="22"/>
                <w:szCs w:val="22"/>
              </w:rPr>
              <w:t>del Banco</w:t>
            </w:r>
            <w:r w:rsidRPr="003215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2661" w:rsidRPr="00321594">
              <w:rPr>
                <w:rFonts w:ascii="Arial" w:hAnsi="Arial" w:cs="Arial"/>
                <w:sz w:val="22"/>
                <w:szCs w:val="22"/>
              </w:rPr>
              <w:t>BBVA Colombia</w:t>
            </w:r>
            <w:r w:rsidRPr="0032159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23A3C2" w14:textId="77777777" w:rsidR="00AA0F2E" w:rsidRPr="00321594" w:rsidRDefault="00AA0F2E" w:rsidP="000154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4E19BA" w14:textId="5B327FED" w:rsidR="000A39DB" w:rsidRPr="00321594" w:rsidRDefault="00E42AA8" w:rsidP="000154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1594">
              <w:rPr>
                <w:rFonts w:ascii="Arial" w:hAnsi="Arial" w:cs="Arial"/>
                <w:b/>
                <w:sz w:val="22"/>
                <w:szCs w:val="22"/>
              </w:rPr>
              <w:t>Valor $:</w:t>
            </w:r>
            <w:r w:rsidR="008901E4" w:rsidRPr="0032159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30E93" w:rsidRPr="00321594">
              <w:rPr>
                <w:rFonts w:ascii="Arial" w:hAnsi="Arial" w:cs="Arial"/>
                <w:b/>
                <w:sz w:val="22"/>
                <w:szCs w:val="22"/>
              </w:rPr>
              <w:t>3.500.000</w:t>
            </w:r>
            <w:r w:rsidR="0004721C" w:rsidRPr="0032159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30E93" w:rsidRPr="00321594">
              <w:rPr>
                <w:rFonts w:ascii="Arial" w:hAnsi="Arial" w:cs="Arial"/>
                <w:b/>
                <w:sz w:val="22"/>
                <w:szCs w:val="22"/>
              </w:rPr>
              <w:t>COP</w:t>
            </w:r>
          </w:p>
          <w:p w14:paraId="593DBCA6" w14:textId="77777777" w:rsidR="00A72559" w:rsidRPr="00321594" w:rsidRDefault="00A72559" w:rsidP="000154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2AA8" w:rsidRPr="00D13C8C" w14:paraId="5C890B98" w14:textId="77777777" w:rsidTr="00081363">
        <w:trPr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7EE61A39" w14:textId="3F3E3AA1" w:rsidR="00E42AA8" w:rsidRPr="00D13C8C" w:rsidRDefault="00E42AA8" w:rsidP="000154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Son:  </w:t>
            </w:r>
            <w:r w:rsidR="008213C4" w:rsidRPr="00D13C8C">
              <w:rPr>
                <w:rFonts w:ascii="Arial" w:hAnsi="Arial" w:cs="Arial"/>
                <w:b/>
                <w:sz w:val="22"/>
                <w:szCs w:val="22"/>
              </w:rPr>
              <w:t xml:space="preserve">TRES MILLONES QUINIENTOS MIL PESOS </w:t>
            </w:r>
            <w:r w:rsidR="005109ED" w:rsidRPr="00D13C8C">
              <w:rPr>
                <w:rFonts w:ascii="Arial" w:hAnsi="Arial" w:cs="Arial"/>
                <w:b/>
                <w:sz w:val="22"/>
                <w:szCs w:val="22"/>
              </w:rPr>
              <w:t xml:space="preserve">00/100 </w:t>
            </w:r>
            <w:r w:rsidR="008F3514" w:rsidRPr="00D13C8C">
              <w:rPr>
                <w:rFonts w:ascii="Arial" w:hAnsi="Arial" w:cs="Arial"/>
                <w:b/>
                <w:sz w:val="22"/>
                <w:szCs w:val="22"/>
              </w:rPr>
              <w:t>M/CTE</w:t>
            </w:r>
            <w:r w:rsidR="0004721C" w:rsidRPr="00D13C8C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42AA8" w:rsidRPr="00D13C8C" w14:paraId="4BC70842" w14:textId="77777777" w:rsidTr="004C7003">
        <w:trPr>
          <w:trHeight w:val="945"/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7F2F05C8" w14:textId="77777777" w:rsidR="007049D4" w:rsidRPr="00D13C8C" w:rsidRDefault="007049D4" w:rsidP="000154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18112E" w14:textId="1CBBCB8D" w:rsidR="00B30A37" w:rsidRDefault="00B30A37" w:rsidP="000154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7CB2CB" w14:textId="29E3F608" w:rsidR="0022029C" w:rsidRDefault="0022029C" w:rsidP="000154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62541E" w14:textId="77777777" w:rsidR="0022029C" w:rsidRPr="00D13C8C" w:rsidRDefault="0022029C" w:rsidP="000154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F4C4FD" w14:textId="77777777" w:rsidR="000154D1" w:rsidRPr="00D13C8C" w:rsidRDefault="000154D1" w:rsidP="000154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3345BF" w14:textId="12CA32F6" w:rsidR="00E42AA8" w:rsidRPr="00D13C8C" w:rsidRDefault="005B17DA" w:rsidP="00015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>____________</w:t>
            </w:r>
            <w:r w:rsidR="00E42AA8" w:rsidRPr="00D13C8C">
              <w:rPr>
                <w:rFonts w:ascii="Arial" w:hAnsi="Arial" w:cs="Arial"/>
                <w:b/>
                <w:sz w:val="22"/>
                <w:szCs w:val="22"/>
              </w:rPr>
              <w:t>_______________</w:t>
            </w:r>
          </w:p>
          <w:p w14:paraId="6FCDF899" w14:textId="3011016C" w:rsidR="00AA0F2E" w:rsidRPr="00D13C8C" w:rsidRDefault="00352068" w:rsidP="00015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Firma y </w:t>
            </w:r>
            <w:r w:rsidR="00E42AA8" w:rsidRPr="00D13C8C">
              <w:rPr>
                <w:rFonts w:ascii="Arial" w:hAnsi="Arial" w:cs="Arial"/>
                <w:b/>
                <w:sz w:val="22"/>
                <w:szCs w:val="22"/>
              </w:rPr>
              <w:t>cedula</w:t>
            </w: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42AA8" w:rsidRPr="00D13C8C">
              <w:rPr>
                <w:rFonts w:ascii="Arial" w:hAnsi="Arial" w:cs="Arial"/>
                <w:b/>
                <w:sz w:val="22"/>
                <w:szCs w:val="22"/>
              </w:rPr>
              <w:t>del</w:t>
            </w:r>
            <w:r w:rsidRPr="00D13C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42AA8" w:rsidRPr="00D13C8C">
              <w:rPr>
                <w:rFonts w:ascii="Arial" w:hAnsi="Arial" w:cs="Arial"/>
                <w:b/>
                <w:sz w:val="22"/>
                <w:szCs w:val="22"/>
              </w:rPr>
              <w:t>Beneficiario</w:t>
            </w:r>
          </w:p>
        </w:tc>
      </w:tr>
    </w:tbl>
    <w:p w14:paraId="39682315" w14:textId="77777777" w:rsidR="00855980" w:rsidRPr="00D13C8C" w:rsidRDefault="00855980" w:rsidP="00636B10">
      <w:pPr>
        <w:jc w:val="both"/>
        <w:rPr>
          <w:rFonts w:ascii="Arial" w:eastAsia="Calibri" w:hAnsi="Arial" w:cs="Arial"/>
          <w:b/>
          <w:sz w:val="8"/>
          <w:szCs w:val="8"/>
        </w:rPr>
      </w:pPr>
    </w:p>
    <w:sectPr w:rsidR="00855980" w:rsidRPr="00D13C8C" w:rsidSect="00C161D6">
      <w:headerReference w:type="default" r:id="rId8"/>
      <w:footerReference w:type="default" r:id="rId9"/>
      <w:pgSz w:w="12242" w:h="15842" w:code="1"/>
      <w:pgMar w:top="391" w:right="1701" w:bottom="709" w:left="1701" w:header="425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11024" w14:textId="77777777" w:rsidR="000B23EA" w:rsidRDefault="000B23EA">
      <w:r>
        <w:separator/>
      </w:r>
    </w:p>
  </w:endnote>
  <w:endnote w:type="continuationSeparator" w:id="0">
    <w:p w14:paraId="6AC216C4" w14:textId="77777777" w:rsidR="000B23EA" w:rsidRDefault="000B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7F9B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74473B91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6BC516D8" w14:textId="77777777" w:rsidR="006276EC" w:rsidRPr="001E6B85" w:rsidRDefault="006276EC" w:rsidP="007246E5">
    <w:pPr>
      <w:pStyle w:val="Piedepgina"/>
      <w:tabs>
        <w:tab w:val="clear" w:pos="8504"/>
        <w:tab w:val="right" w:pos="7581"/>
      </w:tabs>
      <w:ind w:left="-540" w:right="5"/>
      <w:jc w:val="center"/>
      <w:rPr>
        <w:rFonts w:ascii="Arial" w:hAnsi="Arial" w:cs="Arial"/>
        <w:bCs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E14D" w14:textId="77777777" w:rsidR="000B23EA" w:rsidRDefault="000B23EA">
      <w:r>
        <w:separator/>
      </w:r>
    </w:p>
  </w:footnote>
  <w:footnote w:type="continuationSeparator" w:id="0">
    <w:p w14:paraId="31B7A45D" w14:textId="77777777" w:rsidR="000B23EA" w:rsidRDefault="000B2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15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8"/>
      <w:gridCol w:w="4394"/>
      <w:gridCol w:w="2693"/>
    </w:tblGrid>
    <w:tr w:rsidR="00DF4B82" w14:paraId="1925D2EE" w14:textId="77777777" w:rsidTr="000154D1">
      <w:trPr>
        <w:cantSplit/>
        <w:trHeight w:val="515"/>
      </w:trPr>
      <w:tc>
        <w:tcPr>
          <w:tcW w:w="2628" w:type="dxa"/>
          <w:vMerge w:val="restart"/>
          <w:vAlign w:val="center"/>
        </w:tcPr>
        <w:p w14:paraId="69E37A1C" w14:textId="488A355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Departamento</w:t>
          </w:r>
        </w:p>
        <w:p w14:paraId="56D06BFC" w14:textId="7777777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del Valle del Cauca</w:t>
          </w:r>
        </w:p>
        <w:p w14:paraId="14CB829C" w14:textId="77777777" w:rsidR="00DF4B82" w:rsidRDefault="000B23EA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  <w:r>
            <w:rPr>
              <w:rFonts w:ascii="Arial" w:hAnsi="Arial" w:cs="Arial"/>
              <w:noProof/>
              <w:lang w:val="es-ES_tradnl" w:eastAsia="es-ES_tradnl"/>
            </w:rPr>
            <w:object w:dxaOrig="1440" w:dyaOrig="1440" w14:anchorId="32C38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position:absolute;left:0;text-align:left;margin-left:34.1pt;margin-top:7.65pt;width:41.25pt;height:39.85pt;z-index:251657728;visibility:visible;mso-wrap-edited:f" wrapcoords="-415 0 -415 21168 21600 21168 21600 0 -415 0">
                <v:imagedata r:id="rId1" o:title=""/>
              </v:shape>
              <o:OLEObject Type="Embed" ProgID="Word.Picture.8" ShapeID="_x0000_s2051" DrawAspect="Content" ObjectID="_1846060352" r:id="rId2"/>
            </w:object>
          </w:r>
        </w:p>
        <w:p w14:paraId="5E5E48E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621FA28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72AB025C" w14:textId="77777777" w:rsidR="00431A7D" w:rsidRDefault="00431A7D" w:rsidP="00431A7D">
          <w:pPr>
            <w:pStyle w:val="Encabezado"/>
            <w:rPr>
              <w:noProof/>
              <w:lang w:val="es-ES_tradnl" w:eastAsia="es-ES_tradnl"/>
            </w:rPr>
          </w:pPr>
        </w:p>
        <w:p w14:paraId="25868427" w14:textId="77777777" w:rsidR="00DF4B82" w:rsidRPr="00DF4B82" w:rsidRDefault="00195E5A" w:rsidP="00431A7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Gobernación</w:t>
          </w:r>
        </w:p>
      </w:tc>
      <w:tc>
        <w:tcPr>
          <w:tcW w:w="4394" w:type="dxa"/>
          <w:vMerge w:val="restart"/>
          <w:vAlign w:val="center"/>
        </w:tcPr>
        <w:p w14:paraId="3488820B" w14:textId="77777777" w:rsidR="00DF4B82" w:rsidRPr="000B35FB" w:rsidRDefault="00421305" w:rsidP="00232803">
          <w:pPr>
            <w:pStyle w:val="Encabezado"/>
            <w:jc w:val="center"/>
            <w:rPr>
              <w:rFonts w:ascii="Arial" w:hAnsi="Arial"/>
              <w:b/>
            </w:rPr>
          </w:pPr>
          <w:r w:rsidRPr="00421305">
            <w:rPr>
              <w:rFonts w:ascii="Arial" w:hAnsi="Arial"/>
              <w:b/>
            </w:rPr>
            <w:t>DOCUMENTO SOPORTE EN ADQUISICIONES EFECTUADAS A NO OBLIGADOS A FACTURAR</w:t>
          </w:r>
        </w:p>
      </w:tc>
      <w:tc>
        <w:tcPr>
          <w:tcW w:w="2693" w:type="dxa"/>
          <w:vAlign w:val="center"/>
        </w:tcPr>
        <w:p w14:paraId="73F1AA79" w14:textId="77777777" w:rsidR="00DF4B82" w:rsidRPr="00DF4B82" w:rsidRDefault="00DF4B82" w:rsidP="009C0BC0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Código: </w:t>
          </w:r>
          <w:r>
            <w:rPr>
              <w:rFonts w:ascii="Arial" w:hAnsi="Arial"/>
              <w:sz w:val="20"/>
              <w:szCs w:val="20"/>
            </w:rPr>
            <w:t>FO-M</w:t>
          </w:r>
          <w:r w:rsidR="00EE290F">
            <w:rPr>
              <w:rFonts w:ascii="Arial" w:hAnsi="Arial"/>
              <w:sz w:val="20"/>
              <w:szCs w:val="20"/>
            </w:rPr>
            <w:t>7</w:t>
          </w:r>
          <w:r>
            <w:rPr>
              <w:rFonts w:ascii="Arial" w:hAnsi="Arial"/>
              <w:sz w:val="20"/>
              <w:szCs w:val="20"/>
            </w:rPr>
            <w:t>-P3-0</w:t>
          </w:r>
          <w:r w:rsidR="00D969C6">
            <w:rPr>
              <w:rFonts w:ascii="Arial" w:hAnsi="Arial"/>
              <w:sz w:val="20"/>
              <w:szCs w:val="20"/>
            </w:rPr>
            <w:t>2</w:t>
          </w:r>
        </w:p>
      </w:tc>
    </w:tr>
    <w:tr w:rsidR="00DF4B82" w14:paraId="677AE481" w14:textId="77777777" w:rsidTr="000154D1">
      <w:trPr>
        <w:cantSplit/>
        <w:trHeight w:val="309"/>
      </w:trPr>
      <w:tc>
        <w:tcPr>
          <w:tcW w:w="2628" w:type="dxa"/>
          <w:vMerge/>
          <w:vAlign w:val="center"/>
        </w:tcPr>
        <w:p w14:paraId="5B19A86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025DB316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5FAC13A7" w14:textId="77777777" w:rsidR="00232EB3" w:rsidRPr="00DF4B82" w:rsidRDefault="00DF4B82" w:rsidP="00EE290F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>Versión:</w:t>
          </w:r>
          <w:r w:rsidR="00475F9F">
            <w:rPr>
              <w:rFonts w:ascii="Arial" w:hAnsi="Arial"/>
              <w:sz w:val="20"/>
              <w:szCs w:val="20"/>
            </w:rPr>
            <w:t xml:space="preserve"> </w:t>
          </w:r>
          <w:r w:rsidR="00A34F0B">
            <w:rPr>
              <w:rFonts w:ascii="Arial" w:hAnsi="Arial"/>
              <w:sz w:val="20"/>
              <w:szCs w:val="20"/>
            </w:rPr>
            <w:t>0</w:t>
          </w:r>
          <w:r w:rsidR="00232EB3">
            <w:rPr>
              <w:rFonts w:ascii="Arial" w:hAnsi="Arial"/>
              <w:sz w:val="20"/>
              <w:szCs w:val="20"/>
            </w:rPr>
            <w:t>4</w:t>
          </w:r>
        </w:p>
      </w:tc>
    </w:tr>
    <w:tr w:rsidR="00DF4B82" w14:paraId="5CC31FC0" w14:textId="77777777" w:rsidTr="000154D1">
      <w:trPr>
        <w:cantSplit/>
        <w:trHeight w:val="426"/>
      </w:trPr>
      <w:tc>
        <w:tcPr>
          <w:tcW w:w="2628" w:type="dxa"/>
          <w:vMerge/>
          <w:vAlign w:val="center"/>
        </w:tcPr>
        <w:p w14:paraId="709D1CDA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5668B7ED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</w:tcPr>
        <w:p w14:paraId="0A64EC1F" w14:textId="77777777" w:rsidR="00DF4B82" w:rsidRPr="00DF4B82" w:rsidRDefault="00DF4B82" w:rsidP="00731848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Fecha de aprobación: </w:t>
          </w:r>
          <w:r w:rsidR="000001AC">
            <w:rPr>
              <w:rFonts w:ascii="Arial" w:hAnsi="Arial"/>
              <w:sz w:val="20"/>
              <w:szCs w:val="20"/>
            </w:rPr>
            <w:t>06/08</w:t>
          </w:r>
          <w:r w:rsidR="00BE3D55">
            <w:rPr>
              <w:rFonts w:ascii="Arial" w:hAnsi="Arial"/>
              <w:sz w:val="20"/>
              <w:szCs w:val="20"/>
            </w:rPr>
            <w:t>/</w:t>
          </w:r>
          <w:r w:rsidR="000001AC">
            <w:rPr>
              <w:rFonts w:ascii="Arial" w:hAnsi="Arial"/>
              <w:sz w:val="20"/>
              <w:szCs w:val="20"/>
            </w:rPr>
            <w:t>2020</w:t>
          </w:r>
        </w:p>
      </w:tc>
    </w:tr>
    <w:tr w:rsidR="00DF4B82" w14:paraId="556BF33D" w14:textId="77777777" w:rsidTr="000154D1">
      <w:trPr>
        <w:cantSplit/>
        <w:trHeight w:val="548"/>
      </w:trPr>
      <w:tc>
        <w:tcPr>
          <w:tcW w:w="2628" w:type="dxa"/>
          <w:vMerge/>
          <w:vAlign w:val="center"/>
        </w:tcPr>
        <w:p w14:paraId="44A5F552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2DC12C3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66C95919" w14:textId="77777777" w:rsidR="00DF4B82" w:rsidRPr="00DF4B82" w:rsidRDefault="00DF4B82" w:rsidP="001E4D55">
          <w:pPr>
            <w:rPr>
              <w:sz w:val="20"/>
              <w:szCs w:val="20"/>
            </w:rPr>
          </w:pPr>
          <w:r w:rsidRPr="00DF4B82">
            <w:rPr>
              <w:rFonts w:ascii="Arial" w:hAnsi="Arial" w:cs="Arial"/>
              <w:sz w:val="20"/>
              <w:szCs w:val="20"/>
            </w:rPr>
            <w:t xml:space="preserve">Página: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475F9F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  <w:r w:rsidRPr="00DF4B82">
            <w:rPr>
              <w:rFonts w:ascii="Arial" w:hAnsi="Arial" w:cs="Arial"/>
              <w:sz w:val="20"/>
              <w:szCs w:val="20"/>
            </w:rPr>
            <w:t xml:space="preserve"> de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NUMPAGES 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475F9F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95F5F3A" w14:textId="77777777" w:rsidR="002F34EF" w:rsidRPr="003F0744" w:rsidRDefault="002F34EF" w:rsidP="00081363">
    <w:pPr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C14A2"/>
    <w:multiLevelType w:val="hybridMultilevel"/>
    <w:tmpl w:val="83AE1FF4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306FC"/>
    <w:multiLevelType w:val="hybridMultilevel"/>
    <w:tmpl w:val="3F16B27E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830EE"/>
    <w:multiLevelType w:val="multilevel"/>
    <w:tmpl w:val="BE728E1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76"/>
        </w:tabs>
        <w:ind w:left="2376" w:hanging="576"/>
      </w:pPr>
      <w:rPr>
        <w:sz w:val="24"/>
        <w:szCs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4140"/>
        </w:tabs>
        <w:ind w:left="414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F765DA0"/>
    <w:multiLevelType w:val="hybridMultilevel"/>
    <w:tmpl w:val="0A4C4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5F8"/>
    <w:rsid w:val="000001AC"/>
    <w:rsid w:val="00007204"/>
    <w:rsid w:val="000128CA"/>
    <w:rsid w:val="00014E45"/>
    <w:rsid w:val="000154D1"/>
    <w:rsid w:val="00020251"/>
    <w:rsid w:val="00027FE6"/>
    <w:rsid w:val="000345FF"/>
    <w:rsid w:val="0004721C"/>
    <w:rsid w:val="00050528"/>
    <w:rsid w:val="00051F36"/>
    <w:rsid w:val="00061932"/>
    <w:rsid w:val="00072790"/>
    <w:rsid w:val="00074F26"/>
    <w:rsid w:val="00075109"/>
    <w:rsid w:val="00081363"/>
    <w:rsid w:val="000823EE"/>
    <w:rsid w:val="0008544D"/>
    <w:rsid w:val="0009427A"/>
    <w:rsid w:val="000A39DB"/>
    <w:rsid w:val="000B0AC4"/>
    <w:rsid w:val="000B23EA"/>
    <w:rsid w:val="000B35FB"/>
    <w:rsid w:val="000C26C0"/>
    <w:rsid w:val="000D00C7"/>
    <w:rsid w:val="000D5570"/>
    <w:rsid w:val="000E4987"/>
    <w:rsid w:val="000F09CC"/>
    <w:rsid w:val="000F0FF3"/>
    <w:rsid w:val="001077EF"/>
    <w:rsid w:val="00111CC2"/>
    <w:rsid w:val="00112D6C"/>
    <w:rsid w:val="00143729"/>
    <w:rsid w:val="00147972"/>
    <w:rsid w:val="00152378"/>
    <w:rsid w:val="00162798"/>
    <w:rsid w:val="001840AA"/>
    <w:rsid w:val="00195E5A"/>
    <w:rsid w:val="00196B08"/>
    <w:rsid w:val="001A1577"/>
    <w:rsid w:val="001A552F"/>
    <w:rsid w:val="001B316E"/>
    <w:rsid w:val="001B3F9D"/>
    <w:rsid w:val="001B6C37"/>
    <w:rsid w:val="001C6368"/>
    <w:rsid w:val="001D5975"/>
    <w:rsid w:val="001D69A4"/>
    <w:rsid w:val="001E4D55"/>
    <w:rsid w:val="001E5A0D"/>
    <w:rsid w:val="001E71D8"/>
    <w:rsid w:val="001F188E"/>
    <w:rsid w:val="001F2AFE"/>
    <w:rsid w:val="001F6E7B"/>
    <w:rsid w:val="001F7F08"/>
    <w:rsid w:val="00211E49"/>
    <w:rsid w:val="002125E6"/>
    <w:rsid w:val="00212A17"/>
    <w:rsid w:val="0022029C"/>
    <w:rsid w:val="0022432B"/>
    <w:rsid w:val="00227D64"/>
    <w:rsid w:val="00227DB9"/>
    <w:rsid w:val="002314BE"/>
    <w:rsid w:val="00232803"/>
    <w:rsid w:val="00232EB3"/>
    <w:rsid w:val="00243442"/>
    <w:rsid w:val="00246389"/>
    <w:rsid w:val="00247682"/>
    <w:rsid w:val="00254BCE"/>
    <w:rsid w:val="00256CC4"/>
    <w:rsid w:val="002615B2"/>
    <w:rsid w:val="00264378"/>
    <w:rsid w:val="00264578"/>
    <w:rsid w:val="0028192D"/>
    <w:rsid w:val="00283CDC"/>
    <w:rsid w:val="0028448A"/>
    <w:rsid w:val="00296646"/>
    <w:rsid w:val="002A0D0A"/>
    <w:rsid w:val="002B77CA"/>
    <w:rsid w:val="002C0285"/>
    <w:rsid w:val="002E25D9"/>
    <w:rsid w:val="002E283B"/>
    <w:rsid w:val="002E4054"/>
    <w:rsid w:val="002E40D5"/>
    <w:rsid w:val="002E5464"/>
    <w:rsid w:val="002E7E02"/>
    <w:rsid w:val="002F34EF"/>
    <w:rsid w:val="002F6775"/>
    <w:rsid w:val="003006A4"/>
    <w:rsid w:val="00301A71"/>
    <w:rsid w:val="00321594"/>
    <w:rsid w:val="0033199C"/>
    <w:rsid w:val="0034522C"/>
    <w:rsid w:val="003456E3"/>
    <w:rsid w:val="00346E5B"/>
    <w:rsid w:val="003471AA"/>
    <w:rsid w:val="00352068"/>
    <w:rsid w:val="00363D13"/>
    <w:rsid w:val="00365C71"/>
    <w:rsid w:val="00371E88"/>
    <w:rsid w:val="00374D7B"/>
    <w:rsid w:val="0037794E"/>
    <w:rsid w:val="003A23B2"/>
    <w:rsid w:val="003A40BB"/>
    <w:rsid w:val="003C3195"/>
    <w:rsid w:val="003C6C20"/>
    <w:rsid w:val="003D2BE9"/>
    <w:rsid w:val="003D4493"/>
    <w:rsid w:val="003D76C6"/>
    <w:rsid w:val="003E5E81"/>
    <w:rsid w:val="003F0744"/>
    <w:rsid w:val="00402400"/>
    <w:rsid w:val="00405967"/>
    <w:rsid w:val="00407F43"/>
    <w:rsid w:val="00415A03"/>
    <w:rsid w:val="00421305"/>
    <w:rsid w:val="004214F4"/>
    <w:rsid w:val="00423DA0"/>
    <w:rsid w:val="00431A7D"/>
    <w:rsid w:val="00434457"/>
    <w:rsid w:val="00443B39"/>
    <w:rsid w:val="00444B9D"/>
    <w:rsid w:val="004569EC"/>
    <w:rsid w:val="004641F8"/>
    <w:rsid w:val="004705CA"/>
    <w:rsid w:val="00475F9F"/>
    <w:rsid w:val="00480EF3"/>
    <w:rsid w:val="00483A23"/>
    <w:rsid w:val="004915C3"/>
    <w:rsid w:val="004934FC"/>
    <w:rsid w:val="00495C9C"/>
    <w:rsid w:val="004A04D6"/>
    <w:rsid w:val="004A170F"/>
    <w:rsid w:val="004A1AAB"/>
    <w:rsid w:val="004B2DC7"/>
    <w:rsid w:val="004B5E4F"/>
    <w:rsid w:val="004C7003"/>
    <w:rsid w:val="004D4794"/>
    <w:rsid w:val="004D56DC"/>
    <w:rsid w:val="004E4B68"/>
    <w:rsid w:val="004E558A"/>
    <w:rsid w:val="004E5BAC"/>
    <w:rsid w:val="00500C37"/>
    <w:rsid w:val="00500E9D"/>
    <w:rsid w:val="0050703D"/>
    <w:rsid w:val="005109ED"/>
    <w:rsid w:val="00511A71"/>
    <w:rsid w:val="00532A64"/>
    <w:rsid w:val="00534A65"/>
    <w:rsid w:val="005409E2"/>
    <w:rsid w:val="00550E63"/>
    <w:rsid w:val="00574A18"/>
    <w:rsid w:val="005767D6"/>
    <w:rsid w:val="00584D3F"/>
    <w:rsid w:val="005851D2"/>
    <w:rsid w:val="005873DE"/>
    <w:rsid w:val="00587A3B"/>
    <w:rsid w:val="005A1E23"/>
    <w:rsid w:val="005B17DA"/>
    <w:rsid w:val="005B25EB"/>
    <w:rsid w:val="005B4E73"/>
    <w:rsid w:val="005C3F14"/>
    <w:rsid w:val="005D0BB1"/>
    <w:rsid w:val="005D4459"/>
    <w:rsid w:val="005E14D1"/>
    <w:rsid w:val="005F3737"/>
    <w:rsid w:val="006055BC"/>
    <w:rsid w:val="00616C38"/>
    <w:rsid w:val="006223C2"/>
    <w:rsid w:val="00626A74"/>
    <w:rsid w:val="006276EC"/>
    <w:rsid w:val="00634684"/>
    <w:rsid w:val="00636B10"/>
    <w:rsid w:val="00642862"/>
    <w:rsid w:val="0065035C"/>
    <w:rsid w:val="00692944"/>
    <w:rsid w:val="0069464A"/>
    <w:rsid w:val="006A66D3"/>
    <w:rsid w:val="006B118C"/>
    <w:rsid w:val="006B6AD0"/>
    <w:rsid w:val="006C375A"/>
    <w:rsid w:val="006C67C3"/>
    <w:rsid w:val="006D0237"/>
    <w:rsid w:val="006D52F2"/>
    <w:rsid w:val="006E0415"/>
    <w:rsid w:val="006E14AA"/>
    <w:rsid w:val="007049D4"/>
    <w:rsid w:val="007168E9"/>
    <w:rsid w:val="00720A1B"/>
    <w:rsid w:val="007246E5"/>
    <w:rsid w:val="007247C8"/>
    <w:rsid w:val="00724986"/>
    <w:rsid w:val="00725701"/>
    <w:rsid w:val="00730E93"/>
    <w:rsid w:val="00731848"/>
    <w:rsid w:val="00740C19"/>
    <w:rsid w:val="00743B16"/>
    <w:rsid w:val="00745DAA"/>
    <w:rsid w:val="00747983"/>
    <w:rsid w:val="00751D49"/>
    <w:rsid w:val="00763E60"/>
    <w:rsid w:val="00763E81"/>
    <w:rsid w:val="00780EDE"/>
    <w:rsid w:val="00783725"/>
    <w:rsid w:val="00785BD3"/>
    <w:rsid w:val="0078639A"/>
    <w:rsid w:val="00793A6F"/>
    <w:rsid w:val="007976A0"/>
    <w:rsid w:val="007B4FCC"/>
    <w:rsid w:val="007B5D84"/>
    <w:rsid w:val="007D44DB"/>
    <w:rsid w:val="007E16E9"/>
    <w:rsid w:val="007E3B27"/>
    <w:rsid w:val="007F3D77"/>
    <w:rsid w:val="00801F46"/>
    <w:rsid w:val="00815D7C"/>
    <w:rsid w:val="008200EA"/>
    <w:rsid w:val="008213C4"/>
    <w:rsid w:val="00822661"/>
    <w:rsid w:val="00826500"/>
    <w:rsid w:val="008277DE"/>
    <w:rsid w:val="008379EC"/>
    <w:rsid w:val="008433C9"/>
    <w:rsid w:val="00850F50"/>
    <w:rsid w:val="00851376"/>
    <w:rsid w:val="00851E93"/>
    <w:rsid w:val="00854868"/>
    <w:rsid w:val="00855980"/>
    <w:rsid w:val="008619BE"/>
    <w:rsid w:val="0086440A"/>
    <w:rsid w:val="00876361"/>
    <w:rsid w:val="00886909"/>
    <w:rsid w:val="008901E4"/>
    <w:rsid w:val="008941DD"/>
    <w:rsid w:val="0089782B"/>
    <w:rsid w:val="008B6628"/>
    <w:rsid w:val="008C64B6"/>
    <w:rsid w:val="008D12CE"/>
    <w:rsid w:val="008E67D6"/>
    <w:rsid w:val="008E735A"/>
    <w:rsid w:val="008F3514"/>
    <w:rsid w:val="009030D0"/>
    <w:rsid w:val="009073E7"/>
    <w:rsid w:val="0091046F"/>
    <w:rsid w:val="00913FA3"/>
    <w:rsid w:val="00915351"/>
    <w:rsid w:val="009165AD"/>
    <w:rsid w:val="0094428E"/>
    <w:rsid w:val="00944C52"/>
    <w:rsid w:val="00952004"/>
    <w:rsid w:val="00953772"/>
    <w:rsid w:val="00953CBE"/>
    <w:rsid w:val="00965E80"/>
    <w:rsid w:val="0097314A"/>
    <w:rsid w:val="00981BEC"/>
    <w:rsid w:val="00983452"/>
    <w:rsid w:val="0099258E"/>
    <w:rsid w:val="009A1A05"/>
    <w:rsid w:val="009A502D"/>
    <w:rsid w:val="009B07E7"/>
    <w:rsid w:val="009C0BC0"/>
    <w:rsid w:val="009C10F5"/>
    <w:rsid w:val="009C143B"/>
    <w:rsid w:val="009E70EA"/>
    <w:rsid w:val="009F0975"/>
    <w:rsid w:val="009F6B67"/>
    <w:rsid w:val="00A0368E"/>
    <w:rsid w:val="00A1566A"/>
    <w:rsid w:val="00A32332"/>
    <w:rsid w:val="00A34F0B"/>
    <w:rsid w:val="00A44AFB"/>
    <w:rsid w:val="00A45F14"/>
    <w:rsid w:val="00A46236"/>
    <w:rsid w:val="00A47EF6"/>
    <w:rsid w:val="00A5772A"/>
    <w:rsid w:val="00A60B3B"/>
    <w:rsid w:val="00A6179D"/>
    <w:rsid w:val="00A66187"/>
    <w:rsid w:val="00A72559"/>
    <w:rsid w:val="00A72FC5"/>
    <w:rsid w:val="00A773E8"/>
    <w:rsid w:val="00A87D81"/>
    <w:rsid w:val="00A90DBE"/>
    <w:rsid w:val="00A97FAD"/>
    <w:rsid w:val="00AA0F2E"/>
    <w:rsid w:val="00AA217C"/>
    <w:rsid w:val="00AA423B"/>
    <w:rsid w:val="00AB1730"/>
    <w:rsid w:val="00AB3AF0"/>
    <w:rsid w:val="00AC2FC3"/>
    <w:rsid w:val="00AD019F"/>
    <w:rsid w:val="00AD10B7"/>
    <w:rsid w:val="00AD494E"/>
    <w:rsid w:val="00AD5DF1"/>
    <w:rsid w:val="00AD75F8"/>
    <w:rsid w:val="00AE7A5D"/>
    <w:rsid w:val="00AF213A"/>
    <w:rsid w:val="00AF5C31"/>
    <w:rsid w:val="00B13236"/>
    <w:rsid w:val="00B13563"/>
    <w:rsid w:val="00B22C31"/>
    <w:rsid w:val="00B23395"/>
    <w:rsid w:val="00B30A37"/>
    <w:rsid w:val="00B321B7"/>
    <w:rsid w:val="00B41284"/>
    <w:rsid w:val="00B45400"/>
    <w:rsid w:val="00B55228"/>
    <w:rsid w:val="00B75D40"/>
    <w:rsid w:val="00B80BBF"/>
    <w:rsid w:val="00B81F27"/>
    <w:rsid w:val="00B84C91"/>
    <w:rsid w:val="00B92AB1"/>
    <w:rsid w:val="00B943BE"/>
    <w:rsid w:val="00B94B05"/>
    <w:rsid w:val="00B959AD"/>
    <w:rsid w:val="00B97FA6"/>
    <w:rsid w:val="00BA27FE"/>
    <w:rsid w:val="00BA6DD0"/>
    <w:rsid w:val="00BB0B96"/>
    <w:rsid w:val="00BB7726"/>
    <w:rsid w:val="00BC1B38"/>
    <w:rsid w:val="00BC5308"/>
    <w:rsid w:val="00BD621C"/>
    <w:rsid w:val="00BD6A63"/>
    <w:rsid w:val="00BE2A97"/>
    <w:rsid w:val="00BE3D55"/>
    <w:rsid w:val="00BE4DD3"/>
    <w:rsid w:val="00BF0D6B"/>
    <w:rsid w:val="00BF30B4"/>
    <w:rsid w:val="00C15778"/>
    <w:rsid w:val="00C161D6"/>
    <w:rsid w:val="00C24FDC"/>
    <w:rsid w:val="00C27D08"/>
    <w:rsid w:val="00C3692E"/>
    <w:rsid w:val="00C44022"/>
    <w:rsid w:val="00CA0F87"/>
    <w:rsid w:val="00CB6A1B"/>
    <w:rsid w:val="00D05A63"/>
    <w:rsid w:val="00D05BD7"/>
    <w:rsid w:val="00D0683A"/>
    <w:rsid w:val="00D13C8C"/>
    <w:rsid w:val="00D22A05"/>
    <w:rsid w:val="00D2311B"/>
    <w:rsid w:val="00D232CF"/>
    <w:rsid w:val="00D27A4A"/>
    <w:rsid w:val="00D33CE2"/>
    <w:rsid w:val="00D45548"/>
    <w:rsid w:val="00D507AA"/>
    <w:rsid w:val="00D524BC"/>
    <w:rsid w:val="00D828DA"/>
    <w:rsid w:val="00D969C6"/>
    <w:rsid w:val="00D97117"/>
    <w:rsid w:val="00DA2FF6"/>
    <w:rsid w:val="00DA3377"/>
    <w:rsid w:val="00DA3E59"/>
    <w:rsid w:val="00DA43D8"/>
    <w:rsid w:val="00DB3873"/>
    <w:rsid w:val="00DC49D9"/>
    <w:rsid w:val="00DC64B4"/>
    <w:rsid w:val="00DD5970"/>
    <w:rsid w:val="00DE4E49"/>
    <w:rsid w:val="00DF413D"/>
    <w:rsid w:val="00DF4B82"/>
    <w:rsid w:val="00E00BBB"/>
    <w:rsid w:val="00E16062"/>
    <w:rsid w:val="00E219EA"/>
    <w:rsid w:val="00E31495"/>
    <w:rsid w:val="00E31DDC"/>
    <w:rsid w:val="00E32999"/>
    <w:rsid w:val="00E351BE"/>
    <w:rsid w:val="00E35BE3"/>
    <w:rsid w:val="00E36752"/>
    <w:rsid w:val="00E42AA8"/>
    <w:rsid w:val="00E53C01"/>
    <w:rsid w:val="00E57200"/>
    <w:rsid w:val="00E60BE1"/>
    <w:rsid w:val="00E66DC2"/>
    <w:rsid w:val="00E73CDE"/>
    <w:rsid w:val="00E76484"/>
    <w:rsid w:val="00E8420B"/>
    <w:rsid w:val="00E86648"/>
    <w:rsid w:val="00E87C74"/>
    <w:rsid w:val="00E87EFB"/>
    <w:rsid w:val="00E923B4"/>
    <w:rsid w:val="00E9319E"/>
    <w:rsid w:val="00E93D28"/>
    <w:rsid w:val="00E9438F"/>
    <w:rsid w:val="00EA1C6A"/>
    <w:rsid w:val="00EA22E7"/>
    <w:rsid w:val="00EA4E51"/>
    <w:rsid w:val="00EA6EB0"/>
    <w:rsid w:val="00EC189D"/>
    <w:rsid w:val="00EC3531"/>
    <w:rsid w:val="00ED3012"/>
    <w:rsid w:val="00EE07AD"/>
    <w:rsid w:val="00EE290F"/>
    <w:rsid w:val="00EF345A"/>
    <w:rsid w:val="00F05555"/>
    <w:rsid w:val="00F069B5"/>
    <w:rsid w:val="00F07947"/>
    <w:rsid w:val="00F13EC3"/>
    <w:rsid w:val="00F32611"/>
    <w:rsid w:val="00F47179"/>
    <w:rsid w:val="00F57023"/>
    <w:rsid w:val="00F723DA"/>
    <w:rsid w:val="00F72601"/>
    <w:rsid w:val="00F72F9A"/>
    <w:rsid w:val="00F73FFE"/>
    <w:rsid w:val="00F75347"/>
    <w:rsid w:val="00F753CC"/>
    <w:rsid w:val="00F764D3"/>
    <w:rsid w:val="00F928A9"/>
    <w:rsid w:val="00F92C0D"/>
    <w:rsid w:val="00F9370E"/>
    <w:rsid w:val="00F9721E"/>
    <w:rsid w:val="00F97AC1"/>
    <w:rsid w:val="00FA0E36"/>
    <w:rsid w:val="00FA11E3"/>
    <w:rsid w:val="00FA6467"/>
    <w:rsid w:val="00FC5D5A"/>
    <w:rsid w:val="00FD555B"/>
    <w:rsid w:val="00FE487F"/>
    <w:rsid w:val="00FF01A4"/>
    <w:rsid w:val="00FF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EA64DC8"/>
  <w15:docId w15:val="{314A3636-C6C2-494B-BFEC-A80F8D89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8E9"/>
    <w:rPr>
      <w:sz w:val="24"/>
      <w:szCs w:val="24"/>
    </w:rPr>
  </w:style>
  <w:style w:type="paragraph" w:styleId="Ttulo1">
    <w:name w:val="heading 1"/>
    <w:basedOn w:val="Normal"/>
    <w:next w:val="Normal"/>
    <w:qFormat/>
    <w:rsid w:val="007168E9"/>
    <w:pPr>
      <w:keepNext/>
      <w:numPr>
        <w:numId w:val="1"/>
      </w:numPr>
      <w:jc w:val="center"/>
      <w:outlineLvl w:val="0"/>
    </w:pPr>
    <w:rPr>
      <w:rFonts w:ascii="Verdana" w:hAnsi="Verdana"/>
      <w:sz w:val="28"/>
    </w:rPr>
  </w:style>
  <w:style w:type="paragraph" w:styleId="Ttulo2">
    <w:name w:val="heading 2"/>
    <w:basedOn w:val="Normal"/>
    <w:next w:val="Normal"/>
    <w:qFormat/>
    <w:rsid w:val="007168E9"/>
    <w:pPr>
      <w:keepNext/>
      <w:numPr>
        <w:ilvl w:val="1"/>
        <w:numId w:val="1"/>
      </w:numPr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rsid w:val="007168E9"/>
    <w:pPr>
      <w:keepNext/>
      <w:numPr>
        <w:ilvl w:val="2"/>
        <w:numId w:val="1"/>
      </w:numPr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7168E9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7168E9"/>
    <w:pPr>
      <w:keepNext/>
      <w:numPr>
        <w:ilvl w:val="4"/>
        <w:numId w:val="1"/>
      </w:numPr>
      <w:jc w:val="both"/>
      <w:outlineLvl w:val="4"/>
    </w:pPr>
    <w:rPr>
      <w:b/>
      <w:bCs/>
      <w:sz w:val="48"/>
    </w:rPr>
  </w:style>
  <w:style w:type="paragraph" w:styleId="Ttulo6">
    <w:name w:val="heading 6"/>
    <w:basedOn w:val="Normal"/>
    <w:next w:val="Normal"/>
    <w:qFormat/>
    <w:rsid w:val="007168E9"/>
    <w:pPr>
      <w:keepNext/>
      <w:numPr>
        <w:ilvl w:val="5"/>
        <w:numId w:val="1"/>
      </w:numPr>
      <w:jc w:val="center"/>
      <w:outlineLvl w:val="5"/>
    </w:pPr>
    <w:rPr>
      <w:b/>
      <w:bCs/>
      <w:sz w:val="48"/>
    </w:rPr>
  </w:style>
  <w:style w:type="paragraph" w:styleId="Ttulo7">
    <w:name w:val="heading 7"/>
    <w:basedOn w:val="Normal"/>
    <w:next w:val="Normal"/>
    <w:qFormat/>
    <w:rsid w:val="007168E9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7168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7168E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7168E9"/>
    <w:pPr>
      <w:tabs>
        <w:tab w:val="center" w:pos="4252"/>
        <w:tab w:val="right" w:pos="8504"/>
      </w:tabs>
    </w:pPr>
    <w:rPr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locked/>
    <w:rsid w:val="007168E9"/>
    <w:rPr>
      <w:sz w:val="24"/>
      <w:lang w:val="es-ES_tradnl" w:eastAsia="es-ES" w:bidi="ar-SA"/>
    </w:rPr>
  </w:style>
  <w:style w:type="paragraph" w:customStyle="1" w:styleId="texto">
    <w:name w:val="texto"/>
    <w:basedOn w:val="Normal"/>
    <w:rsid w:val="007168E9"/>
    <w:pPr>
      <w:tabs>
        <w:tab w:val="right" w:pos="6570"/>
      </w:tabs>
      <w:suppressAutoHyphens/>
      <w:jc w:val="both"/>
    </w:pPr>
    <w:rPr>
      <w:rFonts w:ascii="Arial" w:hAnsi="Arial"/>
      <w:spacing w:val="-2"/>
      <w:sz w:val="22"/>
      <w:szCs w:val="20"/>
      <w:lang w:val="es-CO"/>
    </w:rPr>
  </w:style>
  <w:style w:type="character" w:styleId="Hipervnculo">
    <w:name w:val="Hyperlink"/>
    <w:basedOn w:val="Fuentedeprrafopredeter"/>
    <w:rsid w:val="007168E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2F34EF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semiHidden/>
    <w:rsid w:val="006276EC"/>
    <w:rPr>
      <w:sz w:val="16"/>
      <w:szCs w:val="16"/>
    </w:rPr>
  </w:style>
  <w:style w:type="paragraph" w:styleId="Textocomentario">
    <w:name w:val="annotation text"/>
    <w:basedOn w:val="Normal"/>
    <w:semiHidden/>
    <w:rsid w:val="006276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276EC"/>
    <w:rPr>
      <w:b/>
      <w:bCs/>
    </w:rPr>
  </w:style>
  <w:style w:type="paragraph" w:styleId="Textodeglobo">
    <w:name w:val="Balloon Text"/>
    <w:basedOn w:val="Normal"/>
    <w:semiHidden/>
    <w:rsid w:val="006276E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uiPriority w:val="99"/>
    <w:rsid w:val="00DF4B82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724986"/>
    <w:pPr>
      <w:ind w:left="720"/>
      <w:contextualSpacing/>
    </w:pPr>
  </w:style>
  <w:style w:type="table" w:styleId="Tablaconcuadrcula">
    <w:name w:val="Table Grid"/>
    <w:basedOn w:val="Tablanormal"/>
    <w:rsid w:val="0044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a.alfonso.ELVALLE\Desktop\M9-P3\Formatos\FORMATO_AC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4240E-01E4-4D53-80DE-43F4B932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FORMATO_ACTA.dot</Template>
  <TotalTime>54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paola.alfonso</dc:creator>
  <cp:keywords/>
  <cp:lastModifiedBy>OSCAR FERNANDO CASTRILLON QUINTERO</cp:lastModifiedBy>
  <cp:revision>31</cp:revision>
  <cp:lastPrinted>2023-08-30T00:42:00Z</cp:lastPrinted>
  <dcterms:created xsi:type="dcterms:W3CDTF">2026-01-19T23:43:00Z</dcterms:created>
  <dcterms:modified xsi:type="dcterms:W3CDTF">2026-07-20T18:46:00Z</dcterms:modified>
</cp:coreProperties>
</file>